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0FD3" w14:textId="214654D0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A3057">
        <w:rPr>
          <w:rFonts w:ascii="Corbel" w:hAnsi="Corbel"/>
          <w:bCs/>
          <w:i/>
        </w:rPr>
        <w:t>Załącznik nr 1.5 do Zarządzenia Rektora UR nr 61/2025</w:t>
      </w:r>
    </w:p>
    <w:p w14:paraId="6FFD4152" w14:textId="77777777" w:rsidR="006A3057" w:rsidRPr="00AD7AF3" w:rsidRDefault="006A305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</w:p>
    <w:p w14:paraId="4344C2F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70419B8" w14:textId="287668CC" w:rsidR="00402B88" w:rsidRDefault="0071620A" w:rsidP="00402B88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B1669">
        <w:rPr>
          <w:rFonts w:ascii="Corbel" w:hAnsi="Corbel"/>
          <w:i/>
          <w:smallCaps/>
          <w:sz w:val="24"/>
          <w:szCs w:val="24"/>
        </w:rPr>
        <w:t>202</w:t>
      </w:r>
      <w:r w:rsidR="00D74B0D">
        <w:rPr>
          <w:rFonts w:ascii="Corbel" w:hAnsi="Corbel"/>
          <w:i/>
          <w:smallCaps/>
          <w:sz w:val="24"/>
          <w:szCs w:val="24"/>
        </w:rPr>
        <w:t>5</w:t>
      </w:r>
      <w:r w:rsidR="004B1669">
        <w:rPr>
          <w:rFonts w:ascii="Corbel" w:hAnsi="Corbel"/>
          <w:i/>
          <w:smallCaps/>
          <w:sz w:val="24"/>
          <w:szCs w:val="24"/>
        </w:rPr>
        <w:t>-202</w:t>
      </w:r>
      <w:r w:rsidR="00D74B0D">
        <w:rPr>
          <w:rFonts w:ascii="Corbel" w:hAnsi="Corbel"/>
          <w:i/>
          <w:smallCaps/>
          <w:sz w:val="24"/>
          <w:szCs w:val="24"/>
        </w:rPr>
        <w:t>8</w:t>
      </w:r>
    </w:p>
    <w:p w14:paraId="3FF7F869" w14:textId="43379962" w:rsidR="0085747A" w:rsidRPr="00C03314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43311FF0" w14:textId="4DA295C7" w:rsidR="00445970" w:rsidRPr="00EA4832" w:rsidRDefault="00445970" w:rsidP="00EF4F7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C03314">
        <w:rPr>
          <w:rFonts w:ascii="Corbel" w:hAnsi="Corbel"/>
          <w:sz w:val="20"/>
          <w:szCs w:val="20"/>
        </w:rPr>
        <w:t>202</w:t>
      </w:r>
      <w:r w:rsidR="00D74B0D">
        <w:rPr>
          <w:rFonts w:ascii="Corbel" w:hAnsi="Corbel"/>
          <w:sz w:val="20"/>
          <w:szCs w:val="20"/>
        </w:rPr>
        <w:t>7</w:t>
      </w:r>
      <w:r w:rsidR="001B3935">
        <w:rPr>
          <w:rFonts w:ascii="Corbel" w:hAnsi="Corbel"/>
          <w:sz w:val="20"/>
          <w:szCs w:val="20"/>
        </w:rPr>
        <w:t>/</w:t>
      </w:r>
      <w:r w:rsidR="00C03314">
        <w:rPr>
          <w:rFonts w:ascii="Corbel" w:hAnsi="Corbel"/>
          <w:sz w:val="20"/>
          <w:szCs w:val="20"/>
        </w:rPr>
        <w:t>202</w:t>
      </w:r>
      <w:r w:rsidR="00D74B0D">
        <w:rPr>
          <w:rFonts w:ascii="Corbel" w:hAnsi="Corbel"/>
          <w:sz w:val="20"/>
          <w:szCs w:val="20"/>
        </w:rPr>
        <w:t>8</w:t>
      </w:r>
    </w:p>
    <w:p w14:paraId="4EA31C4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8053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6030426" w14:textId="77777777" w:rsidTr="00D74B0D">
        <w:tc>
          <w:tcPr>
            <w:tcW w:w="2694" w:type="dxa"/>
            <w:vAlign w:val="center"/>
          </w:tcPr>
          <w:p w14:paraId="7022F15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918E0C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0AE4">
              <w:rPr>
                <w:rFonts w:ascii="Corbel" w:hAnsi="Corbel"/>
                <w:b w:val="0"/>
                <w:sz w:val="24"/>
                <w:szCs w:val="24"/>
              </w:rPr>
              <w:t>Giełda i operacje giełdowe</w:t>
            </w:r>
          </w:p>
        </w:tc>
      </w:tr>
      <w:tr w:rsidR="0085747A" w:rsidRPr="009C54AE" w14:paraId="0A59A8BF" w14:textId="77777777" w:rsidTr="00D74B0D">
        <w:tc>
          <w:tcPr>
            <w:tcW w:w="2694" w:type="dxa"/>
            <w:vAlign w:val="center"/>
          </w:tcPr>
          <w:p w14:paraId="6CC322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2011DB" w14:textId="48493F87" w:rsidR="0085747A" w:rsidRPr="009C54AE" w:rsidRDefault="00E40AE4" w:rsidP="3AD196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AD1969B">
              <w:rPr>
                <w:rFonts w:ascii="Corbel" w:hAnsi="Corbel"/>
                <w:b w:val="0"/>
                <w:sz w:val="24"/>
                <w:szCs w:val="24"/>
              </w:rPr>
              <w:t>E/I/GFiR/C-1.9b</w:t>
            </w:r>
          </w:p>
        </w:tc>
      </w:tr>
      <w:tr w:rsidR="00D74B0D" w:rsidRPr="009C54AE" w14:paraId="2D78E4A2" w14:textId="77777777" w:rsidTr="00D74B0D">
        <w:tc>
          <w:tcPr>
            <w:tcW w:w="2694" w:type="dxa"/>
            <w:vAlign w:val="center"/>
          </w:tcPr>
          <w:p w14:paraId="2CAB64FB" w14:textId="77777777" w:rsidR="00D74B0D" w:rsidRPr="009C54AE" w:rsidRDefault="00D74B0D" w:rsidP="00D74B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64DB07F" w14:textId="7E06CCC3" w:rsidR="00D74B0D" w:rsidRPr="009C54AE" w:rsidRDefault="00D74B0D" w:rsidP="00D74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114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74B0D" w:rsidRPr="009C54AE" w14:paraId="1BDCA7F9" w14:textId="77777777" w:rsidTr="00D74B0D">
        <w:tc>
          <w:tcPr>
            <w:tcW w:w="2694" w:type="dxa"/>
            <w:vAlign w:val="center"/>
          </w:tcPr>
          <w:p w14:paraId="11E7F54B" w14:textId="77777777" w:rsidR="00D74B0D" w:rsidRPr="009C54AE" w:rsidRDefault="00D74B0D" w:rsidP="00D74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AB9FAF1" w14:textId="6A46134F" w:rsidR="00D74B0D" w:rsidRPr="009C54AE" w:rsidRDefault="00D74B0D" w:rsidP="00D74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114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D4B9032" w14:textId="77777777" w:rsidTr="00D74B0D">
        <w:tc>
          <w:tcPr>
            <w:tcW w:w="2694" w:type="dxa"/>
            <w:vAlign w:val="center"/>
          </w:tcPr>
          <w:p w14:paraId="7B24CC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DCD0527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E1D7E54" w14:textId="77777777" w:rsidTr="00D74B0D">
        <w:tc>
          <w:tcPr>
            <w:tcW w:w="2694" w:type="dxa"/>
            <w:vAlign w:val="center"/>
          </w:tcPr>
          <w:p w14:paraId="66E79EA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BDB033" w14:textId="391A4F34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033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8F28EA0" w14:textId="77777777" w:rsidTr="00D74B0D">
        <w:tc>
          <w:tcPr>
            <w:tcW w:w="2694" w:type="dxa"/>
            <w:vAlign w:val="center"/>
          </w:tcPr>
          <w:p w14:paraId="3C8422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23B56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791066" w14:textId="77777777" w:rsidTr="00D74B0D">
        <w:tc>
          <w:tcPr>
            <w:tcW w:w="2694" w:type="dxa"/>
            <w:vAlign w:val="center"/>
          </w:tcPr>
          <w:p w14:paraId="6C566D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A1D51A" w14:textId="1D3F6182" w:rsidR="0085747A" w:rsidRPr="006A0B93" w:rsidRDefault="00672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6A0B93" w:rsidRPr="006A0B93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85747A" w:rsidRPr="009C54AE" w14:paraId="77BC7A09" w14:textId="77777777" w:rsidTr="00D74B0D">
        <w:tc>
          <w:tcPr>
            <w:tcW w:w="2694" w:type="dxa"/>
            <w:vAlign w:val="center"/>
          </w:tcPr>
          <w:p w14:paraId="6876F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EC1A5F" w14:textId="2F68DA11" w:rsidR="0085747A" w:rsidRPr="009C54AE" w:rsidRDefault="00500684" w:rsidP="3AD196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AD1969B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1BA33E81" w14:textId="77777777" w:rsidTr="00D74B0D">
        <w:tc>
          <w:tcPr>
            <w:tcW w:w="2694" w:type="dxa"/>
            <w:vAlign w:val="center"/>
          </w:tcPr>
          <w:p w14:paraId="14A2AF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230C7F" w14:textId="29F5BCD5" w:rsidR="0085747A" w:rsidRPr="009C54AE" w:rsidRDefault="005006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ecjalnościowy do wyboru</w:t>
            </w:r>
          </w:p>
        </w:tc>
      </w:tr>
      <w:tr w:rsidR="00923D7D" w:rsidRPr="009C54AE" w14:paraId="4CECF2E7" w14:textId="77777777" w:rsidTr="00D74B0D">
        <w:tc>
          <w:tcPr>
            <w:tcW w:w="2694" w:type="dxa"/>
            <w:vAlign w:val="center"/>
          </w:tcPr>
          <w:p w14:paraId="60A1909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34AD6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99276BE" w14:textId="77777777" w:rsidTr="00D74B0D">
        <w:tc>
          <w:tcPr>
            <w:tcW w:w="2694" w:type="dxa"/>
            <w:vAlign w:val="center"/>
          </w:tcPr>
          <w:p w14:paraId="392F61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B7C1CB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85747A" w:rsidRPr="009C54AE" w14:paraId="63E09F12" w14:textId="77777777" w:rsidTr="00D74B0D">
        <w:tc>
          <w:tcPr>
            <w:tcW w:w="2694" w:type="dxa"/>
            <w:vAlign w:val="center"/>
          </w:tcPr>
          <w:p w14:paraId="12E22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73F73D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3B43736B" w14:textId="4FA9C32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0331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FF4727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FD742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05689A2" w14:textId="77777777" w:rsidTr="3AD1969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CC6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60963C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A3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87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4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BF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92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C9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CB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3C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8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40AE4" w:rsidRPr="009C54AE" w14:paraId="0F6CB5E5" w14:textId="77777777" w:rsidTr="3AD196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D0B6" w14:textId="5713B0C2" w:rsidR="00E40AE4" w:rsidRPr="009C54AE" w:rsidRDefault="3AD1969B" w:rsidP="3AD1969B">
            <w:pPr>
              <w:pStyle w:val="centralniewrubryce"/>
              <w:spacing w:before="0" w:after="0"/>
            </w:pPr>
            <w:r w:rsidRPr="3AD1969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AD30" w14:textId="77777777" w:rsidR="00E40AE4" w:rsidRPr="009C54AE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077" w14:textId="3CFEEC12" w:rsidR="00E40AE4" w:rsidRPr="009C54AE" w:rsidRDefault="3AD1969B" w:rsidP="3AD1969B">
            <w:pPr>
              <w:pStyle w:val="centralniewrubryce"/>
              <w:spacing w:before="0" w:after="0"/>
            </w:pPr>
            <w:r w:rsidRPr="3AD1969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4748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7BE2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825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B27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B5A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503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291" w14:textId="5B8C60EE" w:rsidR="00E40AE4" w:rsidRPr="009C54AE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AD1969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88AD7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74644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379D5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45D372" w14:textId="77777777" w:rsidR="00EF4F7F" w:rsidRPr="002619EF" w:rsidRDefault="00EF4F7F" w:rsidP="00EF4F7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619EF">
        <w:rPr>
          <w:rStyle w:val="normaltextrun"/>
          <w:rFonts w:ascii="Wingdings" w:eastAsia="Wingdings" w:hAnsi="Wingdings" w:cs="Wingdings"/>
        </w:rPr>
        <w:t></w:t>
      </w:r>
      <w:r w:rsidRPr="002619EF">
        <w:rPr>
          <w:rStyle w:val="normaltextrun"/>
          <w:rFonts w:ascii="Corbel" w:hAnsi="Corbel" w:cs="Segoe UI"/>
        </w:rPr>
        <w:t> </w:t>
      </w:r>
      <w:r w:rsidRPr="002619EF">
        <w:rPr>
          <w:rFonts w:ascii="Corbel" w:hAnsi="Corbel"/>
        </w:rPr>
        <w:t>zajęcia w formie tradycyjnej (lub zdalnie z wykorzystaniem platformy Ms </w:t>
      </w:r>
      <w:r w:rsidRPr="002619EF">
        <w:rPr>
          <w:rStyle w:val="spellingerror"/>
          <w:rFonts w:ascii="Corbel" w:hAnsi="Corbel"/>
        </w:rPr>
        <w:t>Teams)</w:t>
      </w:r>
      <w:r w:rsidRPr="002619E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6CDA1A5" w14:textId="7F0C6BF0" w:rsidR="00EF4F7F" w:rsidRDefault="00EF4F7F" w:rsidP="00EF4F7F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A95CBC1" w14:textId="77777777" w:rsidR="00EF4F7F" w:rsidRDefault="00EF4F7F" w:rsidP="00EF4F7F">
      <w:pPr>
        <w:spacing w:after="0" w:line="240" w:lineRule="auto"/>
        <w:ind w:left="426"/>
        <w:rPr>
          <w:rStyle w:val="eop"/>
        </w:rPr>
      </w:pPr>
    </w:p>
    <w:p w14:paraId="7EF64A57" w14:textId="01007F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98EDD0C" w14:textId="77777777" w:rsidR="009C54AE" w:rsidRPr="00E40AE4" w:rsidRDefault="00E40AE4" w:rsidP="00E40AE4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1E3B48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08C2EF8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6AC8A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160068" w14:textId="77777777" w:rsidTr="1C90B612">
        <w:tc>
          <w:tcPr>
            <w:tcW w:w="9670" w:type="dxa"/>
          </w:tcPr>
          <w:p w14:paraId="50A1AA7B" w14:textId="77777777" w:rsidR="0085747A" w:rsidRPr="00E40AE4" w:rsidRDefault="00E40AE4" w:rsidP="002009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Zaliczenie z przedmiotu </w:t>
            </w:r>
            <w:r w:rsidRPr="1C90B612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Finanse publiczne i rynki finansowe</w:t>
            </w: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Podstawowa znajomość zagadnień związanych z rynkiem finansowym - organizacja rynku oraz rodzaje instrumentów rynku finansowego. </w:t>
            </w:r>
          </w:p>
        </w:tc>
      </w:tr>
    </w:tbl>
    <w:p w14:paraId="181A79D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BFE6D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F07D4D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7D3D4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A4D2B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36143FE" w14:textId="77777777" w:rsidTr="00923D7D">
        <w:tc>
          <w:tcPr>
            <w:tcW w:w="851" w:type="dxa"/>
            <w:vAlign w:val="center"/>
          </w:tcPr>
          <w:p w14:paraId="4B339A7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5BA33C8" w14:textId="77777777" w:rsidR="0085747A" w:rsidRPr="002D5E2C" w:rsidRDefault="00E40AE4" w:rsidP="002D5E2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Opanowanie </w:t>
            </w:r>
            <w:r w:rsidR="002D5E2C">
              <w:rPr>
                <w:rFonts w:ascii="Corbel" w:hAnsi="Corbel"/>
                <w:color w:val="000000"/>
                <w:sz w:val="24"/>
                <w:szCs w:val="24"/>
              </w:rPr>
              <w:t>przez Studentów</w:t>
            </w: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 zasad obowiązujących w obrocie oraz notowaniach papierów wartościowych</w:t>
            </w:r>
            <w:r w:rsidR="002D5E2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1A1E48E4" w14:textId="77777777" w:rsidTr="00923D7D">
        <w:tc>
          <w:tcPr>
            <w:tcW w:w="851" w:type="dxa"/>
            <w:vAlign w:val="center"/>
          </w:tcPr>
          <w:p w14:paraId="657A33EC" w14:textId="77777777" w:rsidR="0085747A" w:rsidRPr="009C54AE" w:rsidRDefault="00E40A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26DDF9" w14:textId="77777777" w:rsidR="0085747A" w:rsidRPr="002D5E2C" w:rsidRDefault="002D5E2C" w:rsidP="002D5E2C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</w:t>
            </w:r>
            <w:r w:rsidRPr="002D5E2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ze specyfiką </w:t>
            </w:r>
            <w:proofErr w:type="gramStart"/>
            <w:r w:rsidRPr="002D5E2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akcji,</w:t>
            </w:r>
            <w:proofErr w:type="gramEnd"/>
            <w:r w:rsidRPr="002D5E2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jako papieru wartościowego oraz specyfiką instrumentów 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pochodnych.</w:t>
            </w:r>
          </w:p>
        </w:tc>
      </w:tr>
      <w:tr w:rsidR="00E40AE4" w:rsidRPr="009C54AE" w14:paraId="6FC38951" w14:textId="77777777" w:rsidTr="00923D7D">
        <w:tc>
          <w:tcPr>
            <w:tcW w:w="851" w:type="dxa"/>
            <w:vAlign w:val="center"/>
          </w:tcPr>
          <w:p w14:paraId="16DF057C" w14:textId="77777777" w:rsidR="00E40AE4" w:rsidRDefault="00E40A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E2116F" w14:textId="77777777" w:rsidR="00E40AE4" w:rsidRPr="002D5E2C" w:rsidRDefault="002D5E2C" w:rsidP="0027686A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Nabycie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przez Studentów</w:t>
            </w: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 umiejętności oceny ryzyka inwestycyjnego oraz efektywności inwestycji giełdowych.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W 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rstwie teoretycznej zapoznanie S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tudentów</w:t>
            </w:r>
            <w:r w:rsidR="0027686A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27686A"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z </w:t>
            </w:r>
            <w:r w:rsidR="0027686A">
              <w:rPr>
                <w:rFonts w:ascii="Corbel" w:hAnsi="Corbel"/>
                <w:color w:val="000000"/>
                <w:sz w:val="24"/>
                <w:szCs w:val="24"/>
              </w:rPr>
              <w:t>głównymi</w:t>
            </w:r>
            <w:r w:rsidR="0027686A"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 teoriami z zakresu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27686A">
              <w:rPr>
                <w:rFonts w:ascii="Corbel" w:hAnsi="Corbel"/>
                <w:color w:val="000000"/>
                <w:sz w:val="24"/>
                <w:szCs w:val="24"/>
              </w:rPr>
              <w:t>funkcjonowania rynku kapitałowego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4D18131D" w14:textId="77777777" w:rsidTr="00923D7D">
        <w:tc>
          <w:tcPr>
            <w:tcW w:w="851" w:type="dxa"/>
            <w:vAlign w:val="center"/>
          </w:tcPr>
          <w:p w14:paraId="3B77D8E5" w14:textId="77777777" w:rsidR="0085747A" w:rsidRPr="009C54AE" w:rsidRDefault="00E40A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FC89564" w14:textId="77777777" w:rsidR="0085747A" w:rsidRPr="002D5E2C" w:rsidRDefault="002D5E2C" w:rsidP="002D5E2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Zapoznanie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Studentów </w:t>
            </w: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>z podstawowymi zasadami analizy technicznej oraz fundamentalnej i wykorzystywanymi w ich ramach narzędziami.</w:t>
            </w:r>
          </w:p>
        </w:tc>
      </w:tr>
    </w:tbl>
    <w:p w14:paraId="2FA22E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CDA5D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60831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BD0FD73" w14:textId="77777777" w:rsidTr="002D5E2C">
        <w:tc>
          <w:tcPr>
            <w:tcW w:w="1681" w:type="dxa"/>
            <w:vAlign w:val="center"/>
          </w:tcPr>
          <w:p w14:paraId="6091328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D4BB7C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CD67EF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1E7DFB8" w14:textId="77777777" w:rsidTr="002D5E2C">
        <w:tc>
          <w:tcPr>
            <w:tcW w:w="1681" w:type="dxa"/>
          </w:tcPr>
          <w:p w14:paraId="4B98286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753BCFC" w14:textId="77777777" w:rsidR="0027686A" w:rsidRPr="0027686A" w:rsidRDefault="0027686A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Student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prawidłowo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definiuje kluczowe pojęcia i kategorie z dziedziny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rynku kapitałowego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285CBCA" w14:textId="77777777" w:rsidR="0085747A" w:rsidRPr="009C54AE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4A90260D" w14:textId="77777777" w:rsidTr="002D5E2C">
        <w:tc>
          <w:tcPr>
            <w:tcW w:w="1681" w:type="dxa"/>
          </w:tcPr>
          <w:p w14:paraId="677E7F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AF96296" w14:textId="77777777" w:rsidR="0085747A" w:rsidRPr="00621503" w:rsidRDefault="0027686A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Student rozumie i potrafi wskazać kanały transmisji fluktuacji na międzynarodowych rynkach kapitałowych.</w:t>
            </w:r>
            <w:r w:rsidR="00EB526E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 Student rozumie funkcje giełdy jako instytucji</w:t>
            </w:r>
            <w:r w:rsidR="00621503">
              <w:rPr>
                <w:rFonts w:ascii="Corbel" w:hAnsi="Corbel"/>
                <w:color w:val="000000"/>
                <w:sz w:val="24"/>
                <w:szCs w:val="24"/>
              </w:rPr>
              <w:t xml:space="preserve"> oraz innych uczestników rynku kapitałowego</w:t>
            </w:r>
            <w:r w:rsidR="00EB526E" w:rsidRPr="00621503">
              <w:rPr>
                <w:rFonts w:ascii="Corbel" w:hAnsi="Corbel"/>
                <w:color w:val="000000"/>
                <w:sz w:val="24"/>
                <w:szCs w:val="24"/>
              </w:rPr>
              <w:t>, we współczesnym świecie.</w:t>
            </w:r>
          </w:p>
        </w:tc>
        <w:tc>
          <w:tcPr>
            <w:tcW w:w="1865" w:type="dxa"/>
          </w:tcPr>
          <w:p w14:paraId="4C481E82" w14:textId="77777777" w:rsidR="0085747A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5C7518C" w14:textId="77777777" w:rsidR="00EB526E" w:rsidRPr="009C54A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2D5E2C" w:rsidRPr="009C54AE" w14:paraId="549287C0" w14:textId="77777777" w:rsidTr="002D5E2C">
        <w:tc>
          <w:tcPr>
            <w:tcW w:w="1681" w:type="dxa"/>
          </w:tcPr>
          <w:p w14:paraId="1710916C" w14:textId="77777777" w:rsidR="002D5E2C" w:rsidRPr="002D5E2C" w:rsidRDefault="002D5E2C" w:rsidP="002D5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1A7A7C2" w14:textId="77777777" w:rsidR="003508E5" w:rsidRPr="00621503" w:rsidRDefault="003508E5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Student potrafi dobierać odpowiednie metody do analizy i prezentacji danych z zakresu inwestycji na rynku kapitałowym.</w:t>
            </w:r>
          </w:p>
        </w:tc>
        <w:tc>
          <w:tcPr>
            <w:tcW w:w="1865" w:type="dxa"/>
          </w:tcPr>
          <w:p w14:paraId="47DBC146" w14:textId="77777777" w:rsidR="002D5E2C" w:rsidRPr="009C54AE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2D5E2C" w:rsidRPr="009C54AE" w14:paraId="51849B4B" w14:textId="77777777" w:rsidTr="002D5E2C">
        <w:tc>
          <w:tcPr>
            <w:tcW w:w="1681" w:type="dxa"/>
          </w:tcPr>
          <w:p w14:paraId="146EAB1E" w14:textId="77777777" w:rsidR="002D5E2C" w:rsidRPr="002D5E2C" w:rsidRDefault="00EB526E" w:rsidP="002D5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4A7539E" w14:textId="77777777" w:rsidR="002D5E2C" w:rsidRPr="00621503" w:rsidRDefault="00EB526E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Student przedstawia zalety i wady różnych strategii inwestowania na giełdzie. Student oblicza podstawowe wskaźniki rynku giełdowego, potrafi przeprowadzić kalkulację stopy zwrotu z inwestycji z różnych operacji giełdowych. </w:t>
            </w:r>
            <w:r w:rsidR="00621503">
              <w:rPr>
                <w:rFonts w:ascii="Corbel" w:hAnsi="Corbel"/>
                <w:color w:val="000000"/>
                <w:sz w:val="24"/>
                <w:szCs w:val="24"/>
              </w:rPr>
              <w:t>Student z</w:t>
            </w: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na zasady konstrukcji strategii zabezpieczających oraz inwestycyjnych wykorzystujących instrumenty pochodne.</w:t>
            </w:r>
          </w:p>
        </w:tc>
        <w:tc>
          <w:tcPr>
            <w:tcW w:w="1865" w:type="dxa"/>
          </w:tcPr>
          <w:p w14:paraId="523FDDAB" w14:textId="77777777" w:rsidR="002D5E2C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727B9F7" w14:textId="77777777" w:rsidR="00EB526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A16388F" w14:textId="77777777" w:rsidR="00EB526E" w:rsidRPr="009C54A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2D5E2C" w:rsidRPr="009C54AE" w14:paraId="27D08CB4" w14:textId="77777777" w:rsidTr="002D5E2C">
        <w:tc>
          <w:tcPr>
            <w:tcW w:w="1681" w:type="dxa"/>
          </w:tcPr>
          <w:p w14:paraId="674661D0" w14:textId="77777777" w:rsidR="002D5E2C" w:rsidRPr="002D5E2C" w:rsidRDefault="00EB526E" w:rsidP="002D5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223530A" w14:textId="77777777" w:rsidR="002D5E2C" w:rsidRPr="00621503" w:rsidRDefault="00EB526E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5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rozumie rolę rynków giełdowych we współczesnej gospodarce, ma świadomość stopnia zmienności sytuacji na giełdach oraz czynników, które mogą ją determinować. </w:t>
            </w:r>
          </w:p>
        </w:tc>
        <w:tc>
          <w:tcPr>
            <w:tcW w:w="1865" w:type="dxa"/>
          </w:tcPr>
          <w:p w14:paraId="70355E60" w14:textId="77777777" w:rsidR="002D5E2C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A728E79" w14:textId="77777777" w:rsidR="00EB526E" w:rsidRPr="009C54A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6B299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BA817C" w14:textId="77777777" w:rsidR="0085747A" w:rsidRPr="00621503" w:rsidRDefault="00675843" w:rsidP="0062150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0626CB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90B352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1FFAAB" w14:textId="77777777" w:rsidTr="00621503">
        <w:tc>
          <w:tcPr>
            <w:tcW w:w="9520" w:type="dxa"/>
          </w:tcPr>
          <w:p w14:paraId="0E02F93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21503" w:rsidRPr="009C54AE" w14:paraId="5E798B78" w14:textId="77777777" w:rsidTr="00621503">
        <w:tc>
          <w:tcPr>
            <w:tcW w:w="9520" w:type="dxa"/>
          </w:tcPr>
          <w:p w14:paraId="1CE0285F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lastRenderedPageBreak/>
              <w:t>Strategie i ryzyko inwestowania na giełdzie papierów wartościowych.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hAnsi="Corbel"/>
                <w:color w:val="000000"/>
              </w:rPr>
              <w:t>Definicja oraz sposoby szacowania stopy zwrotu z inwestycji.</w:t>
            </w:r>
          </w:p>
        </w:tc>
      </w:tr>
      <w:tr w:rsidR="00621503" w:rsidRPr="009C54AE" w14:paraId="27101718" w14:textId="77777777" w:rsidTr="00621503">
        <w:tc>
          <w:tcPr>
            <w:tcW w:w="9520" w:type="dxa"/>
          </w:tcPr>
          <w:p w14:paraId="77E854F4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Rodzaje ryzyka inwestycji kapitałowych.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hAnsi="Corbel"/>
                <w:color w:val="000000"/>
              </w:rPr>
              <w:t>Określanie poziomu ryzyka inwestycji.</w:t>
            </w:r>
          </w:p>
        </w:tc>
      </w:tr>
      <w:tr w:rsidR="00621503" w:rsidRPr="009C54AE" w14:paraId="1243AB10" w14:textId="77777777" w:rsidTr="00621503">
        <w:tc>
          <w:tcPr>
            <w:tcW w:w="9520" w:type="dxa"/>
          </w:tcPr>
          <w:p w14:paraId="2F52B056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Sposoby ograniczania ryzyka inwestycji.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hAnsi="Corbel"/>
                <w:color w:val="000000"/>
              </w:rPr>
              <w:t xml:space="preserve">Pionowa i pozioma dywersyfikacja ryzyka. </w:t>
            </w:r>
          </w:p>
        </w:tc>
      </w:tr>
      <w:tr w:rsidR="00621503" w:rsidRPr="009C54AE" w14:paraId="0DFDC851" w14:textId="77777777" w:rsidTr="00621503">
        <w:tc>
          <w:tcPr>
            <w:tcW w:w="9520" w:type="dxa"/>
          </w:tcPr>
          <w:p w14:paraId="490633CB" w14:textId="77777777" w:rsidR="00621503" w:rsidRPr="00621503" w:rsidRDefault="00621503" w:rsidP="006215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Organizacja rynku kapitałowego. System notowań. Fazy sesji. Rodzaje zleceń. Zasady obrotu akcjami na rynku giełdowym.</w:t>
            </w:r>
          </w:p>
        </w:tc>
      </w:tr>
      <w:tr w:rsidR="00621503" w:rsidRPr="009C54AE" w14:paraId="366158E1" w14:textId="77777777" w:rsidTr="00621503">
        <w:tc>
          <w:tcPr>
            <w:tcW w:w="9520" w:type="dxa"/>
          </w:tcPr>
          <w:p w14:paraId="5BFA8F89" w14:textId="77777777" w:rsidR="00621503" w:rsidRPr="00621503" w:rsidRDefault="00621503" w:rsidP="006215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Sposoby zarządzania rachunkiem maklerskim – studium przypadku. Manipulacje giełdowe.</w:t>
            </w:r>
          </w:p>
        </w:tc>
      </w:tr>
      <w:tr w:rsidR="00621503" w:rsidRPr="009C54AE" w14:paraId="1DC8BB21" w14:textId="77777777" w:rsidTr="00621503">
        <w:tc>
          <w:tcPr>
            <w:tcW w:w="9520" w:type="dxa"/>
          </w:tcPr>
          <w:p w14:paraId="4F9B8EF9" w14:textId="77777777" w:rsidR="00621503" w:rsidRPr="00621503" w:rsidRDefault="00621503" w:rsidP="006215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Zarządzanie portfelem inwestycyjnym – akcje, obligacje. Teoria portfelowa i hipoteza rynku efektywnego.</w:t>
            </w:r>
          </w:p>
        </w:tc>
      </w:tr>
      <w:tr w:rsidR="00621503" w:rsidRPr="009C54AE" w14:paraId="2A251A17" w14:textId="77777777" w:rsidTr="00621503">
        <w:tc>
          <w:tcPr>
            <w:tcW w:w="9520" w:type="dxa"/>
          </w:tcPr>
          <w:p w14:paraId="38BF9E35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Analiza fundamentalna oraz analiza techniczna akcji.</w:t>
            </w:r>
          </w:p>
        </w:tc>
      </w:tr>
      <w:tr w:rsidR="00621503" w:rsidRPr="009C54AE" w14:paraId="3CBDD449" w14:textId="77777777" w:rsidTr="00621503">
        <w:tc>
          <w:tcPr>
            <w:tcW w:w="9520" w:type="dxa"/>
          </w:tcPr>
          <w:p w14:paraId="6C66BF17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Zrządzanie instrumentami pochodnymi. Instrumenty pochodne w strukturze rynku finansowego.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eastAsia="Calibri" w:hAnsi="Corbel"/>
                <w:color w:val="000000"/>
                <w:lang w:eastAsia="en-US"/>
              </w:rPr>
              <w:t xml:space="preserve">Podstawowe pojęcia i definicje. Rodzaje instrumentów pochodnych oraz system notowań. </w:t>
            </w:r>
          </w:p>
        </w:tc>
      </w:tr>
      <w:tr w:rsidR="00621503" w:rsidRPr="009C54AE" w14:paraId="7B9584BF" w14:textId="77777777" w:rsidTr="00621503">
        <w:tc>
          <w:tcPr>
            <w:tcW w:w="9520" w:type="dxa"/>
          </w:tcPr>
          <w:p w14:paraId="5985C2F8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Zasady konstrukcji strategii zabezpieczających oraz inwestycyjnych wykorzystujących instrumenty pochodne. Bezpieczne inwestowanie w kontrakty terminowe i opcje.</w:t>
            </w:r>
          </w:p>
        </w:tc>
      </w:tr>
    </w:tbl>
    <w:p w14:paraId="32129F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684A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69BCB97" w14:textId="77777777" w:rsidR="00E960BB" w:rsidRPr="00621503" w:rsidRDefault="00621503" w:rsidP="00621503">
      <w:pPr>
        <w:pStyle w:val="NormalnyWeb"/>
        <w:spacing w:after="0"/>
        <w:rPr>
          <w:rFonts w:ascii="Corbel" w:eastAsia="Calibri" w:hAnsi="Corbel"/>
          <w:color w:val="000000"/>
          <w:lang w:eastAsia="en-US"/>
        </w:rPr>
      </w:pPr>
      <w:r w:rsidRPr="00621503">
        <w:rPr>
          <w:rFonts w:ascii="Corbel" w:eastAsia="Calibri" w:hAnsi="Corbel"/>
          <w:color w:val="000000"/>
          <w:lang w:eastAsia="en-US"/>
        </w:rPr>
        <w:t>Ćwiczenia: Prezentacja podstaw teoretycznych połączona z dyskusją, analiza wybranych przypadków, praca w grupach, przygotowywanie prezentacji</w:t>
      </w:r>
      <w:r>
        <w:rPr>
          <w:rFonts w:ascii="Corbel" w:eastAsia="Calibri" w:hAnsi="Corbel"/>
          <w:color w:val="000000"/>
          <w:lang w:eastAsia="en-US"/>
        </w:rPr>
        <w:t>, rozwiązywanie zadań</w:t>
      </w:r>
      <w:r w:rsidRPr="00621503">
        <w:rPr>
          <w:rFonts w:ascii="Corbel" w:eastAsia="Calibri" w:hAnsi="Corbel"/>
          <w:color w:val="000000"/>
          <w:lang w:eastAsia="en-US"/>
        </w:rPr>
        <w:t>.</w:t>
      </w:r>
      <w:r>
        <w:rPr>
          <w:rFonts w:ascii="Corbel" w:eastAsia="Calibri" w:hAnsi="Corbel"/>
          <w:color w:val="000000"/>
          <w:lang w:eastAsia="en-US"/>
        </w:rPr>
        <w:t xml:space="preserve"> </w:t>
      </w:r>
      <w:r>
        <w:rPr>
          <w:rFonts w:ascii="Corbel" w:hAnsi="Corbel"/>
          <w:color w:val="000000"/>
        </w:rPr>
        <w:t>M</w:t>
      </w:r>
      <w:r w:rsidRPr="008F7132">
        <w:rPr>
          <w:rFonts w:ascii="Corbel" w:hAnsi="Corbel"/>
          <w:color w:val="000000"/>
        </w:rPr>
        <w:t>etody kształcenia na odległość</w:t>
      </w:r>
      <w:r>
        <w:rPr>
          <w:rFonts w:ascii="Corbel" w:hAnsi="Corbel"/>
          <w:color w:val="000000"/>
        </w:rPr>
        <w:t>.</w:t>
      </w:r>
    </w:p>
    <w:p w14:paraId="11DE40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527F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BEAAA0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88FDE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6820F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AE38363" w14:textId="77777777" w:rsidTr="408E901D">
        <w:tc>
          <w:tcPr>
            <w:tcW w:w="1962" w:type="dxa"/>
            <w:vAlign w:val="center"/>
          </w:tcPr>
          <w:p w14:paraId="6699168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0358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5C483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4C3B9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967A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21503" w:rsidRPr="009C54AE" w14:paraId="2F7AEABB" w14:textId="77777777" w:rsidTr="408E901D">
        <w:tc>
          <w:tcPr>
            <w:tcW w:w="1962" w:type="dxa"/>
          </w:tcPr>
          <w:p w14:paraId="25343400" w14:textId="77777777" w:rsidR="00621503" w:rsidRPr="009C54AE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5EBB9EF8" w14:textId="497988AC" w:rsidR="00621503" w:rsidRPr="00621503" w:rsidRDefault="00621503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</w:t>
            </w:r>
            <w:r w:rsidR="4F024288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prezentacja/projekt/referat</w:t>
            </w:r>
            <w:r w:rsidR="4C4BAACF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5ECE680F" w14:textId="77777777" w:rsidR="00621503" w:rsidRPr="00621503" w:rsidRDefault="00621503" w:rsidP="006215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5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621503" w:rsidRPr="009C54AE" w14:paraId="55B5029B" w14:textId="77777777" w:rsidTr="408E901D">
        <w:tc>
          <w:tcPr>
            <w:tcW w:w="1962" w:type="dxa"/>
          </w:tcPr>
          <w:p w14:paraId="198BD543" w14:textId="77777777" w:rsidR="00621503" w:rsidRPr="009C54AE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24813033" w14:textId="31BA0CE8" w:rsidR="00621503" w:rsidRPr="009C54AE" w:rsidRDefault="187E88F5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621503"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0B22EB99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21503" w:rsidRPr="009C54AE" w14:paraId="3EDBFE7D" w14:textId="77777777" w:rsidTr="408E901D">
        <w:tc>
          <w:tcPr>
            <w:tcW w:w="1962" w:type="dxa"/>
          </w:tcPr>
          <w:p w14:paraId="1C31CCBA" w14:textId="77777777" w:rsidR="00621503" w:rsidRPr="002D5E2C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3D87BBEF" w14:textId="069E599B" w:rsidR="00621503" w:rsidRPr="009C54AE" w:rsidRDefault="00621503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kolokwium, </w:t>
            </w:r>
            <w:r w:rsidR="36B24F7D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prezentacja/projekt/referat</w:t>
            </w:r>
            <w:r w:rsidR="2F805DAD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1B419ACA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21503" w:rsidRPr="009C54AE" w14:paraId="1F79FB23" w14:textId="77777777" w:rsidTr="408E901D">
        <w:tc>
          <w:tcPr>
            <w:tcW w:w="1962" w:type="dxa"/>
          </w:tcPr>
          <w:p w14:paraId="18BEE9B7" w14:textId="77777777" w:rsidR="00621503" w:rsidRPr="002D5E2C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6F18BEF6" w14:textId="03ADC6E7" w:rsidR="00621503" w:rsidRPr="009C54AE" w:rsidRDefault="00621503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kolokwium, </w:t>
            </w:r>
            <w:r w:rsidR="13797F73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prezentacja/projekt/referat</w:t>
            </w:r>
            <w:r w:rsidR="0DDE402C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2362C706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21503" w:rsidRPr="009C54AE" w14:paraId="4B53F68D" w14:textId="77777777" w:rsidTr="408E901D">
        <w:tc>
          <w:tcPr>
            <w:tcW w:w="1962" w:type="dxa"/>
          </w:tcPr>
          <w:p w14:paraId="25A42BE8" w14:textId="77777777" w:rsidR="00621503" w:rsidRPr="002D5E2C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263533FB" w14:textId="6DE64BFA" w:rsidR="00621503" w:rsidRPr="009C54AE" w:rsidRDefault="5210F21E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621503"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217EFB6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</w:tbl>
    <w:p w14:paraId="6F266C7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C0AF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EDE6C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78C339" w14:textId="77777777" w:rsidTr="1C90B612">
        <w:tc>
          <w:tcPr>
            <w:tcW w:w="9670" w:type="dxa"/>
          </w:tcPr>
          <w:p w14:paraId="1349CB1D" w14:textId="23AFCE7D" w:rsidR="0085747A" w:rsidRPr="009C54AE" w:rsidRDefault="173CCE24" w:rsidP="1C90B6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C90B6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3F6DAE89" w14:textId="0CA61145" w:rsidR="0085747A" w:rsidRPr="009C54AE" w:rsidRDefault="173CCE24" w:rsidP="1C90B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44BC838F" w14:textId="277003AE" w:rsidR="0085747A" w:rsidRPr="009C54AE" w:rsidRDefault="173CCE24" w:rsidP="1C90B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78208ECF" w14:textId="020F4FE0" w:rsidR="0085747A" w:rsidRPr="009C54AE" w:rsidRDefault="173CCE24" w:rsidP="1C90B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5C5B6B20" w14:textId="6506C4E6" w:rsidR="0085747A" w:rsidRPr="009C54AE" w:rsidRDefault="173CCE24" w:rsidP="1C90B61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7F949BF8" w14:textId="67CC5FD2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1B98A18D" w14:textId="664E6B64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50% +0,5 </w:t>
            </w:r>
            <w:proofErr w:type="gramStart"/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pkt  do</w:t>
            </w:r>
            <w:proofErr w:type="gramEnd"/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69% - ocena 3,0</w:t>
            </w:r>
          </w:p>
          <w:p w14:paraId="4E4847FE" w14:textId="0E2E5976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27C01A7A" w14:textId="580E41AF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21549E2E" w14:textId="41A24149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75E97D4C" w14:textId="5FDE7773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</w:tc>
      </w:tr>
    </w:tbl>
    <w:p w14:paraId="48E62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E0DA0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1A0B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7"/>
        <w:gridCol w:w="4603"/>
      </w:tblGrid>
      <w:tr w:rsidR="0085747A" w:rsidRPr="009C54AE" w14:paraId="351E37B2" w14:textId="77777777" w:rsidTr="3AD1969B">
        <w:tc>
          <w:tcPr>
            <w:tcW w:w="4962" w:type="dxa"/>
            <w:vAlign w:val="center"/>
          </w:tcPr>
          <w:p w14:paraId="3B3BD5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79B4EA" w14:textId="15F7B94B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601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CD5BB4C" w14:textId="77777777" w:rsidTr="3AD1969B">
        <w:tc>
          <w:tcPr>
            <w:tcW w:w="4962" w:type="dxa"/>
          </w:tcPr>
          <w:p w14:paraId="634B7477" w14:textId="5194A479" w:rsidR="0085747A" w:rsidRPr="009C54AE" w:rsidRDefault="00C61DC5" w:rsidP="00AD7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BFE58A" w14:textId="52689FC9" w:rsidR="0085747A" w:rsidRPr="00CF442A" w:rsidRDefault="00672572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3AD1969B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C61DC5" w:rsidRPr="009C54AE" w14:paraId="0956956D" w14:textId="77777777" w:rsidTr="3AD1969B">
        <w:tc>
          <w:tcPr>
            <w:tcW w:w="4962" w:type="dxa"/>
          </w:tcPr>
          <w:p w14:paraId="6E7F16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C806FFE" w14:textId="7007978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065516C1" w14:textId="77777777" w:rsidR="00C61DC5" w:rsidRPr="00CF442A" w:rsidRDefault="00CF442A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CF442A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</w:p>
        </w:tc>
      </w:tr>
      <w:tr w:rsidR="00C61DC5" w:rsidRPr="009C54AE" w14:paraId="3E5E40FF" w14:textId="77777777" w:rsidTr="3AD1969B">
        <w:tc>
          <w:tcPr>
            <w:tcW w:w="4962" w:type="dxa"/>
          </w:tcPr>
          <w:p w14:paraId="2FDCAD5A" w14:textId="07698644" w:rsidR="00C61DC5" w:rsidRPr="009C54AE" w:rsidRDefault="00C61DC5" w:rsidP="002C6B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C6B2F">
              <w:rPr>
                <w:rFonts w:ascii="Corbel" w:hAnsi="Corbel"/>
                <w:sz w:val="24"/>
                <w:szCs w:val="24"/>
              </w:rPr>
              <w:t xml:space="preserve"> </w:t>
            </w:r>
            <w:r w:rsidR="00500684" w:rsidRPr="00CF442A">
              <w:rPr>
                <w:rFonts w:ascii="Corbel" w:hAnsi="Corbel"/>
                <w:color w:val="000000"/>
                <w:sz w:val="24"/>
                <w:szCs w:val="24"/>
              </w:rPr>
              <w:t>(przygotowanie do zajęć, przygotowanie projektu/prezentacji</w:t>
            </w:r>
            <w:r w:rsidR="002C6B2F">
              <w:rPr>
                <w:rFonts w:ascii="Corbel" w:hAnsi="Corbel"/>
                <w:color w:val="000000"/>
                <w:sz w:val="24"/>
                <w:szCs w:val="24"/>
              </w:rPr>
              <w:t>/referatu</w:t>
            </w:r>
            <w:r w:rsidR="00500684" w:rsidRPr="00CF442A">
              <w:rPr>
                <w:rFonts w:ascii="Corbel" w:hAnsi="Corbel"/>
                <w:color w:val="000000"/>
                <w:sz w:val="24"/>
                <w:szCs w:val="24"/>
              </w:rPr>
              <w:t>, przygotowanie do kolokwium)</w:t>
            </w:r>
          </w:p>
        </w:tc>
        <w:tc>
          <w:tcPr>
            <w:tcW w:w="4677" w:type="dxa"/>
            <w:vAlign w:val="center"/>
          </w:tcPr>
          <w:p w14:paraId="3FF32173" w14:textId="38EAE938" w:rsidR="00C61DC5" w:rsidRPr="00CF442A" w:rsidRDefault="006A0B93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3AD1969B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="00672572" w:rsidRPr="3AD1969B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  <w:p w14:paraId="6D5704C1" w14:textId="62D8D002" w:rsidR="00CF442A" w:rsidRPr="00CF442A" w:rsidRDefault="00CF442A" w:rsidP="002C6B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85747A" w:rsidRPr="009C54AE" w14:paraId="03B2DA52" w14:textId="77777777" w:rsidTr="3AD1969B">
        <w:tc>
          <w:tcPr>
            <w:tcW w:w="4962" w:type="dxa"/>
          </w:tcPr>
          <w:p w14:paraId="40F04B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D82F30B" w14:textId="2619484A" w:rsidR="0085747A" w:rsidRPr="00CF442A" w:rsidRDefault="3AD1969B" w:rsidP="3AD1969B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3AD1969B">
              <w:rPr>
                <w:rFonts w:ascii="Corbel" w:hAnsi="Corbel"/>
                <w:color w:val="000000" w:themeColor="text1"/>
                <w:sz w:val="24"/>
                <w:szCs w:val="24"/>
              </w:rPr>
              <w:t>75</w:t>
            </w:r>
          </w:p>
        </w:tc>
      </w:tr>
      <w:tr w:rsidR="0085747A" w:rsidRPr="009C54AE" w14:paraId="57E5C293" w14:textId="77777777" w:rsidTr="3AD1969B">
        <w:tc>
          <w:tcPr>
            <w:tcW w:w="4962" w:type="dxa"/>
          </w:tcPr>
          <w:p w14:paraId="7F6E2F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412C3478" w14:textId="6895296D" w:rsidR="0085747A" w:rsidRPr="00CF442A" w:rsidRDefault="3AD1969B" w:rsidP="3AD1969B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3AD1969B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2466593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798EB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63CB8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682F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7FA0D21" w14:textId="77777777" w:rsidTr="000601DA">
        <w:trPr>
          <w:trHeight w:val="397"/>
        </w:trPr>
        <w:tc>
          <w:tcPr>
            <w:tcW w:w="2359" w:type="pct"/>
          </w:tcPr>
          <w:p w14:paraId="2A6407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A7AE6EE" w14:textId="0B1C9442" w:rsidR="0085747A" w:rsidRPr="009C54AE" w:rsidRDefault="00C03314" w:rsidP="00C03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41211E" w14:textId="77777777" w:rsidTr="000601DA">
        <w:trPr>
          <w:trHeight w:val="397"/>
        </w:trPr>
        <w:tc>
          <w:tcPr>
            <w:tcW w:w="2359" w:type="pct"/>
          </w:tcPr>
          <w:p w14:paraId="0ED68E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2839E0" w14:textId="627066F3" w:rsidR="0085747A" w:rsidRPr="009C54AE" w:rsidRDefault="00C03314" w:rsidP="00C03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A02E1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569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38697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4A83496" w14:textId="77777777" w:rsidTr="1C90B612">
        <w:trPr>
          <w:trHeight w:val="397"/>
        </w:trPr>
        <w:tc>
          <w:tcPr>
            <w:tcW w:w="5000" w:type="pct"/>
          </w:tcPr>
          <w:p w14:paraId="5D5FD507" w14:textId="77777777" w:rsidR="0085747A" w:rsidRPr="002009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407C4ECD" w14:textId="01B7E1A7" w:rsidR="00CF442A" w:rsidRPr="002009A2" w:rsidRDefault="00CF442A" w:rsidP="00EF4F7F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K., Jajuga T., Inwestycje – instrumenty finansowe, ryzyko finansowe, inżynieria finansowa, Wydawni</w:t>
            </w:r>
            <w:r w:rsidR="002009A2"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ctwo Naukowe PWN, Warszawa 2006.</w:t>
            </w:r>
          </w:p>
          <w:p w14:paraId="7BE7DF78" w14:textId="0B45C43B" w:rsidR="002009A2" w:rsidRPr="00EF4F7F" w:rsidRDefault="002009A2" w:rsidP="00EF4F7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>Zalewski G., Kontrakty terminowe i forex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>: teoria</w:t>
            </w: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 xml:space="preserve"> i praktyka, Wyd. 4. Warszawa, Wydawnictwo 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>Linia s.c., 2010.</w:t>
            </w:r>
          </w:p>
          <w:p w14:paraId="0974E600" w14:textId="0A0521F3" w:rsidR="00CF442A" w:rsidRPr="009C54AE" w:rsidRDefault="00CF442A" w:rsidP="00EF4F7F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Murphy J.J., Analiza techniczna rynków finansowych, WIG-Press, Warszawa, 1999</w:t>
            </w:r>
            <w:r w:rsidR="002009A2"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736D370A" w14:textId="77777777" w:rsidTr="1C90B612">
        <w:trPr>
          <w:trHeight w:val="397"/>
        </w:trPr>
        <w:tc>
          <w:tcPr>
            <w:tcW w:w="5000" w:type="pct"/>
          </w:tcPr>
          <w:p w14:paraId="23F64D3D" w14:textId="77777777" w:rsidR="0085747A" w:rsidRPr="002009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3AFDE278" w14:textId="1DACA793" w:rsidR="00CF442A" w:rsidRPr="00EF4F7F" w:rsidRDefault="002009A2" w:rsidP="00EF4F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>Zalewski G., Zaleśkiewicz T., Droga inwestora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>: chciwo</w:t>
            </w:r>
            <w:r w:rsidR="00CF442A" w:rsidRPr="00EF4F7F">
              <w:rPr>
                <w:rFonts w:ascii="Corbel" w:hAnsi="Corbel" w:hint="eastAsia"/>
                <w:color w:val="000000"/>
                <w:sz w:val="24"/>
                <w:szCs w:val="24"/>
              </w:rPr>
              <w:t>ść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>i strach na rynkach finansowych, Warszawa,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 xml:space="preserve"> Linia, 2011.</w:t>
            </w:r>
          </w:p>
          <w:p w14:paraId="38E5F01C" w14:textId="7CE307A8" w:rsidR="002009A2" w:rsidRPr="002009A2" w:rsidRDefault="002009A2" w:rsidP="00EF4F7F">
            <w:pPr>
              <w:pStyle w:val="NormalnyWeb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alibri" w:hAnsi="Corbel"/>
                <w:color w:val="000000"/>
                <w:lang w:eastAsia="en-US"/>
              </w:rPr>
            </w:pPr>
            <w:r w:rsidRPr="002009A2">
              <w:rPr>
                <w:rFonts w:ascii="Corbel" w:eastAsia="Calibri" w:hAnsi="Corbel"/>
                <w:color w:val="000000"/>
                <w:lang w:eastAsia="en-US"/>
              </w:rPr>
              <w:t>Gabryelczyk K., Ziarko-Siwek U. (red.), Inwestycje finansowe, Warszawa 2007.</w:t>
            </w:r>
          </w:p>
          <w:p w14:paraId="1F5A7815" w14:textId="02AC6E8D" w:rsidR="002009A2" w:rsidRPr="002009A2" w:rsidRDefault="6788E01B" w:rsidP="00EF4F7F">
            <w:pPr>
              <w:pStyle w:val="NormalnyWeb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alibri" w:hAnsi="Corbel"/>
                <w:color w:val="000000" w:themeColor="text1"/>
                <w:lang w:eastAsia="en-US"/>
              </w:rPr>
            </w:pPr>
            <w:r w:rsidRPr="1C90B612">
              <w:rPr>
                <w:rFonts w:ascii="Corbel" w:eastAsia="Calibri" w:hAnsi="Corbel"/>
                <w:color w:val="000000" w:themeColor="text1"/>
                <w:lang w:eastAsia="en-US"/>
              </w:rPr>
              <w:t>Taleb N.N., Ślepy traf. Rola przypadku w sukcesie finansowym, GWP, Gdańsk 2006.</w:t>
            </w:r>
          </w:p>
          <w:p w14:paraId="683925D4" w14:textId="72B33B85" w:rsidR="002009A2" w:rsidRPr="002009A2" w:rsidRDefault="68B995FE" w:rsidP="00EF4F7F">
            <w:pPr>
              <w:pStyle w:val="NormalnyWeb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alibri" w:hAnsi="Corbel"/>
                <w:color w:val="000000"/>
                <w:lang w:eastAsia="en-US"/>
              </w:rPr>
            </w:pPr>
            <w:r w:rsidRPr="1C90B612">
              <w:rPr>
                <w:rFonts w:ascii="Calibri" w:eastAsia="Calibri" w:hAnsi="Calibri" w:cs="Calibri"/>
                <w:sz w:val="22"/>
                <w:szCs w:val="22"/>
              </w:rPr>
              <w:lastRenderedPageBreak/>
              <w:t xml:space="preserve">Nowak K. (2019). Wybrane aspekty decyzji inwestycyjnych inwestorów indywidualnych na rynku kapitałowym w świetle elementów teorii finansów behawioralnych, </w:t>
            </w:r>
            <w:r w:rsidRPr="1C90B61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Myśl Polityczna i Ekonomiczna</w:t>
            </w:r>
            <w:r w:rsidRPr="1C90B612">
              <w:rPr>
                <w:rFonts w:ascii="Calibri" w:eastAsia="Calibri" w:hAnsi="Calibri" w:cs="Calibri"/>
                <w:sz w:val="22"/>
                <w:szCs w:val="22"/>
              </w:rPr>
              <w:t>, vol. 67, no. 4, s. 17-44.</w:t>
            </w:r>
          </w:p>
        </w:tc>
      </w:tr>
    </w:tbl>
    <w:p w14:paraId="3FE572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6A0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1D5CC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D7C16" w14:textId="77777777" w:rsidR="00B3706F" w:rsidRDefault="00B3706F" w:rsidP="00C16ABF">
      <w:pPr>
        <w:spacing w:after="0" w:line="240" w:lineRule="auto"/>
      </w:pPr>
      <w:r>
        <w:separator/>
      </w:r>
    </w:p>
  </w:endnote>
  <w:endnote w:type="continuationSeparator" w:id="0">
    <w:p w14:paraId="4E3CF7F2" w14:textId="77777777" w:rsidR="00B3706F" w:rsidRDefault="00B370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B9DFD" w14:textId="77777777" w:rsidR="00B3706F" w:rsidRDefault="00B3706F" w:rsidP="00C16ABF">
      <w:pPr>
        <w:spacing w:after="0" w:line="240" w:lineRule="auto"/>
      </w:pPr>
      <w:r>
        <w:separator/>
      </w:r>
    </w:p>
  </w:footnote>
  <w:footnote w:type="continuationSeparator" w:id="0">
    <w:p w14:paraId="05A2DBC7" w14:textId="77777777" w:rsidR="00B3706F" w:rsidRDefault="00B3706F" w:rsidP="00C16ABF">
      <w:pPr>
        <w:spacing w:after="0" w:line="240" w:lineRule="auto"/>
      </w:pPr>
      <w:r>
        <w:continuationSeparator/>
      </w:r>
    </w:p>
  </w:footnote>
  <w:footnote w:id="1">
    <w:p w14:paraId="4A8BF86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1FE6"/>
    <w:multiLevelType w:val="hybridMultilevel"/>
    <w:tmpl w:val="C2FA9D9C"/>
    <w:lvl w:ilvl="0" w:tplc="E03861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A3EF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04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6BD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18F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62C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0B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C3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D807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0F0DD6"/>
    <w:multiLevelType w:val="hybridMultilevel"/>
    <w:tmpl w:val="0F4422C8"/>
    <w:lvl w:ilvl="0" w:tplc="BC70C1EC">
      <w:start w:val="1"/>
      <w:numFmt w:val="decimal"/>
      <w:lvlText w:val="%1."/>
      <w:lvlJc w:val="left"/>
      <w:pPr>
        <w:ind w:left="720" w:hanging="360"/>
      </w:pPr>
    </w:lvl>
    <w:lvl w:ilvl="1" w:tplc="0EBA38F4">
      <w:start w:val="1"/>
      <w:numFmt w:val="lowerLetter"/>
      <w:lvlText w:val="%2."/>
      <w:lvlJc w:val="left"/>
      <w:pPr>
        <w:ind w:left="1440" w:hanging="360"/>
      </w:pPr>
    </w:lvl>
    <w:lvl w:ilvl="2" w:tplc="5C4A1212">
      <w:start w:val="1"/>
      <w:numFmt w:val="lowerRoman"/>
      <w:lvlText w:val="%3."/>
      <w:lvlJc w:val="right"/>
      <w:pPr>
        <w:ind w:left="2160" w:hanging="180"/>
      </w:pPr>
    </w:lvl>
    <w:lvl w:ilvl="3" w:tplc="9684D4C0">
      <w:start w:val="1"/>
      <w:numFmt w:val="decimal"/>
      <w:lvlText w:val="%4."/>
      <w:lvlJc w:val="left"/>
      <w:pPr>
        <w:ind w:left="2880" w:hanging="360"/>
      </w:pPr>
    </w:lvl>
    <w:lvl w:ilvl="4" w:tplc="40D6B21E">
      <w:start w:val="1"/>
      <w:numFmt w:val="lowerLetter"/>
      <w:lvlText w:val="%5."/>
      <w:lvlJc w:val="left"/>
      <w:pPr>
        <w:ind w:left="3600" w:hanging="360"/>
      </w:pPr>
    </w:lvl>
    <w:lvl w:ilvl="5" w:tplc="D86C220E">
      <w:start w:val="1"/>
      <w:numFmt w:val="lowerRoman"/>
      <w:lvlText w:val="%6."/>
      <w:lvlJc w:val="right"/>
      <w:pPr>
        <w:ind w:left="4320" w:hanging="180"/>
      </w:pPr>
    </w:lvl>
    <w:lvl w:ilvl="6" w:tplc="B484DF00">
      <w:start w:val="1"/>
      <w:numFmt w:val="decimal"/>
      <w:lvlText w:val="%7."/>
      <w:lvlJc w:val="left"/>
      <w:pPr>
        <w:ind w:left="5040" w:hanging="360"/>
      </w:pPr>
    </w:lvl>
    <w:lvl w:ilvl="7" w:tplc="8E2A88FC">
      <w:start w:val="1"/>
      <w:numFmt w:val="lowerLetter"/>
      <w:lvlText w:val="%8."/>
      <w:lvlJc w:val="left"/>
      <w:pPr>
        <w:ind w:left="5760" w:hanging="360"/>
      </w:pPr>
    </w:lvl>
    <w:lvl w:ilvl="8" w:tplc="BB68052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B02B3"/>
    <w:multiLevelType w:val="hybridMultilevel"/>
    <w:tmpl w:val="6CA68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642A4"/>
    <w:multiLevelType w:val="hybridMultilevel"/>
    <w:tmpl w:val="83283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50DA4"/>
    <w:multiLevelType w:val="hybridMultilevel"/>
    <w:tmpl w:val="234C8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853346">
    <w:abstractNumId w:val="0"/>
  </w:num>
  <w:num w:numId="2" w16cid:durableId="1712997317">
    <w:abstractNumId w:val="2"/>
  </w:num>
  <w:num w:numId="3" w16cid:durableId="1614290535">
    <w:abstractNumId w:val="1"/>
  </w:num>
  <w:num w:numId="4" w16cid:durableId="855386636">
    <w:abstractNumId w:val="3"/>
  </w:num>
  <w:num w:numId="5" w16cid:durableId="1952467993">
    <w:abstractNumId w:val="5"/>
  </w:num>
  <w:num w:numId="6" w16cid:durableId="209343070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1DA"/>
    <w:rsid w:val="00066B8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724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67F0"/>
    <w:rsid w:val="001A70D2"/>
    <w:rsid w:val="001B3935"/>
    <w:rsid w:val="001D657B"/>
    <w:rsid w:val="001D7B54"/>
    <w:rsid w:val="001E0209"/>
    <w:rsid w:val="001F2CA2"/>
    <w:rsid w:val="002009A2"/>
    <w:rsid w:val="002144C0"/>
    <w:rsid w:val="00215FA7"/>
    <w:rsid w:val="0022477D"/>
    <w:rsid w:val="002278A9"/>
    <w:rsid w:val="002336F9"/>
    <w:rsid w:val="0024028F"/>
    <w:rsid w:val="00244ABC"/>
    <w:rsid w:val="002619EF"/>
    <w:rsid w:val="00263327"/>
    <w:rsid w:val="0027686A"/>
    <w:rsid w:val="00281FF2"/>
    <w:rsid w:val="002857DE"/>
    <w:rsid w:val="00291567"/>
    <w:rsid w:val="00291682"/>
    <w:rsid w:val="002A22BF"/>
    <w:rsid w:val="002A2389"/>
    <w:rsid w:val="002A671D"/>
    <w:rsid w:val="002B4D55"/>
    <w:rsid w:val="002B5EA0"/>
    <w:rsid w:val="002B6119"/>
    <w:rsid w:val="002C1F06"/>
    <w:rsid w:val="002C6B2F"/>
    <w:rsid w:val="002D0A34"/>
    <w:rsid w:val="002D3375"/>
    <w:rsid w:val="002D5E2C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8E5"/>
    <w:rsid w:val="003530DD"/>
    <w:rsid w:val="00363F78"/>
    <w:rsid w:val="003A0A5B"/>
    <w:rsid w:val="003A1176"/>
    <w:rsid w:val="003A6EB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2B8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D3C"/>
    <w:rsid w:val="004B1669"/>
    <w:rsid w:val="004D5282"/>
    <w:rsid w:val="004F1551"/>
    <w:rsid w:val="004F55A3"/>
    <w:rsid w:val="00500684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503"/>
    <w:rsid w:val="00621B31"/>
    <w:rsid w:val="00621CE1"/>
    <w:rsid w:val="00627FC9"/>
    <w:rsid w:val="00640478"/>
    <w:rsid w:val="00647FA8"/>
    <w:rsid w:val="00650C5F"/>
    <w:rsid w:val="00654934"/>
    <w:rsid w:val="006620D9"/>
    <w:rsid w:val="00671958"/>
    <w:rsid w:val="00672572"/>
    <w:rsid w:val="00675843"/>
    <w:rsid w:val="00696477"/>
    <w:rsid w:val="006A0B93"/>
    <w:rsid w:val="006A3057"/>
    <w:rsid w:val="006D050F"/>
    <w:rsid w:val="006D6139"/>
    <w:rsid w:val="006E5D65"/>
    <w:rsid w:val="006F1282"/>
    <w:rsid w:val="006F1FBC"/>
    <w:rsid w:val="006F31E2"/>
    <w:rsid w:val="006F6B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2BB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089"/>
    <w:rsid w:val="007F4155"/>
    <w:rsid w:val="007F6DA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652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AF3"/>
    <w:rsid w:val="00AE1160"/>
    <w:rsid w:val="00AE203C"/>
    <w:rsid w:val="00AE2E74"/>
    <w:rsid w:val="00AE5FCB"/>
    <w:rsid w:val="00AF2C1E"/>
    <w:rsid w:val="00B06142"/>
    <w:rsid w:val="00B135B1"/>
    <w:rsid w:val="00B3130B"/>
    <w:rsid w:val="00B3706F"/>
    <w:rsid w:val="00B40ADB"/>
    <w:rsid w:val="00B43B77"/>
    <w:rsid w:val="00B43E80"/>
    <w:rsid w:val="00B607DB"/>
    <w:rsid w:val="00B66529"/>
    <w:rsid w:val="00B71AAD"/>
    <w:rsid w:val="00B75946"/>
    <w:rsid w:val="00B8056E"/>
    <w:rsid w:val="00B819C8"/>
    <w:rsid w:val="00B82308"/>
    <w:rsid w:val="00B90885"/>
    <w:rsid w:val="00BA0A14"/>
    <w:rsid w:val="00BB520A"/>
    <w:rsid w:val="00BC797F"/>
    <w:rsid w:val="00BC7B3D"/>
    <w:rsid w:val="00BD3869"/>
    <w:rsid w:val="00BD66E9"/>
    <w:rsid w:val="00BD6FF4"/>
    <w:rsid w:val="00BF2C41"/>
    <w:rsid w:val="00C0331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442A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B0D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AE4"/>
    <w:rsid w:val="00E51E44"/>
    <w:rsid w:val="00E543A5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526E"/>
    <w:rsid w:val="00EC4899"/>
    <w:rsid w:val="00ED03AB"/>
    <w:rsid w:val="00ED32D2"/>
    <w:rsid w:val="00EE32DE"/>
    <w:rsid w:val="00EE5457"/>
    <w:rsid w:val="00EF4F7F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5A4E"/>
    <w:rsid w:val="00FB7DBA"/>
    <w:rsid w:val="00FC1571"/>
    <w:rsid w:val="00FC1C25"/>
    <w:rsid w:val="00FC3F45"/>
    <w:rsid w:val="00FD503F"/>
    <w:rsid w:val="00FD7589"/>
    <w:rsid w:val="00FF016A"/>
    <w:rsid w:val="00FF1401"/>
    <w:rsid w:val="00FF5E7D"/>
    <w:rsid w:val="0A042751"/>
    <w:rsid w:val="0DDE402C"/>
    <w:rsid w:val="13797F73"/>
    <w:rsid w:val="13939DBB"/>
    <w:rsid w:val="173CCE24"/>
    <w:rsid w:val="187E88F5"/>
    <w:rsid w:val="1A613238"/>
    <w:rsid w:val="1C90B612"/>
    <w:rsid w:val="1F56B8CC"/>
    <w:rsid w:val="21051E07"/>
    <w:rsid w:val="2177EE83"/>
    <w:rsid w:val="21D05A2A"/>
    <w:rsid w:val="2F805DAD"/>
    <w:rsid w:val="331E08E6"/>
    <w:rsid w:val="36B24F7D"/>
    <w:rsid w:val="3AD1969B"/>
    <w:rsid w:val="408E901D"/>
    <w:rsid w:val="4C4BAACF"/>
    <w:rsid w:val="4F024288"/>
    <w:rsid w:val="5210F21E"/>
    <w:rsid w:val="52891AAF"/>
    <w:rsid w:val="5FFE704E"/>
    <w:rsid w:val="662F88D0"/>
    <w:rsid w:val="677ECE5C"/>
    <w:rsid w:val="6788E01B"/>
    <w:rsid w:val="68B995FE"/>
    <w:rsid w:val="711BA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AEFB8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odpunkty-western">
    <w:name w:val="podpunkty-western"/>
    <w:basedOn w:val="Normalny"/>
    <w:rsid w:val="00E40AE4"/>
    <w:pPr>
      <w:suppressAutoHyphens/>
      <w:spacing w:before="280" w:after="0" w:line="240" w:lineRule="auto"/>
      <w:ind w:left="363"/>
      <w:jc w:val="both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2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26E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26E"/>
    <w:rPr>
      <w:vertAlign w:val="superscript"/>
    </w:rPr>
  </w:style>
  <w:style w:type="character" w:customStyle="1" w:styleId="WW8Num1z0">
    <w:name w:val="WW8Num1z0"/>
    <w:rsid w:val="00621503"/>
    <w:rPr>
      <w:rFonts w:ascii="Corbel" w:hAnsi="Corbel" w:cs="Corbel" w:hint="default"/>
      <w:sz w:val="24"/>
      <w:szCs w:val="24"/>
    </w:rPr>
  </w:style>
  <w:style w:type="paragraph" w:styleId="NormalnyWeb">
    <w:name w:val="Normal (Web)"/>
    <w:basedOn w:val="Normalny"/>
    <w:rsid w:val="00621503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WW8Num2z5">
    <w:name w:val="WW8Num2z5"/>
    <w:rsid w:val="00CF442A"/>
  </w:style>
  <w:style w:type="paragraph" w:customStyle="1" w:styleId="paragraph">
    <w:name w:val="paragraph"/>
    <w:basedOn w:val="Normalny"/>
    <w:rsid w:val="00EF4F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F4F7F"/>
  </w:style>
  <w:style w:type="character" w:customStyle="1" w:styleId="spellingerror">
    <w:name w:val="spellingerror"/>
    <w:basedOn w:val="Domylnaczcionkaakapitu"/>
    <w:rsid w:val="00EF4F7F"/>
  </w:style>
  <w:style w:type="character" w:customStyle="1" w:styleId="eop">
    <w:name w:val="eop"/>
    <w:basedOn w:val="Domylnaczcionkaakapitu"/>
    <w:rsid w:val="00EF4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0F6D8E-564A-47B7-9CE0-DE7122AF0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7B6A8-88F4-4D48-BFD3-A58C9126F2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55D9D8-43E2-45D7-A623-3062E56C4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C6FDED-8DE7-4E66-B3EF-5F87C037D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1115</Words>
  <Characters>6696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33</cp:revision>
  <cp:lastPrinted>2019-02-06T12:12:00Z</cp:lastPrinted>
  <dcterms:created xsi:type="dcterms:W3CDTF">2020-10-23T10:30:00Z</dcterms:created>
  <dcterms:modified xsi:type="dcterms:W3CDTF">2025-06-27T09:27:00Z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